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663315" w:rsidP="002D4CA7">
            <w:bookmarkStart w:id="0" w:name="_GoBack"/>
            <w:r w:rsidRPr="00663315">
              <w:rPr>
                <w:color w:val="0000FF"/>
              </w:rPr>
              <w:t xml:space="preserve">Metallbauarbeiten, Verglasungsarbeiten - Sportgebäude </w:t>
            </w:r>
            <w:proofErr w:type="spellStart"/>
            <w:r w:rsidRPr="00663315">
              <w:rPr>
                <w:color w:val="0000FF"/>
              </w:rPr>
              <w:t>Valentinstraße</w:t>
            </w:r>
            <w:proofErr w:type="spellEnd"/>
            <w:r w:rsidRPr="00663315">
              <w:rPr>
                <w:color w:val="0000FF"/>
              </w:rPr>
              <w:t xml:space="preserve"> 74 a, 45896 Gelsenkirchen</w:t>
            </w:r>
            <w:bookmarkEnd w:id="0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663315">
              <w:rPr>
                <w:color w:val="0000FF"/>
              </w:rPr>
              <w:t>0316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85" w:rsidRDefault="009D1E85">
      <w:r>
        <w:separator/>
      </w:r>
    </w:p>
    <w:p w:rsidR="009D1E85" w:rsidRDefault="009D1E85"/>
    <w:p w:rsidR="009D1E85" w:rsidRDefault="009D1E85"/>
  </w:endnote>
  <w:endnote w:type="continuationSeparator" w:id="0">
    <w:p w:rsidR="009D1E85" w:rsidRDefault="009D1E85">
      <w:r>
        <w:continuationSeparator/>
      </w:r>
    </w:p>
    <w:p w:rsidR="009D1E85" w:rsidRDefault="009D1E85"/>
    <w:p w:rsidR="009D1E85" w:rsidRDefault="009D1E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:rsidTr="00E4262D">
      <w:trPr>
        <w:cantSplit/>
        <w:trHeight w:hRule="exact" w:val="397"/>
      </w:trPr>
      <w:tc>
        <w:tcPr>
          <w:tcW w:w="9639" w:type="dxa"/>
          <w:vAlign w:val="center"/>
        </w:tcPr>
        <w:p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6331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6331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85" w:rsidRDefault="009D1E85">
      <w:r>
        <w:separator/>
      </w:r>
    </w:p>
    <w:p w:rsidR="009D1E85" w:rsidRDefault="009D1E85"/>
    <w:p w:rsidR="009D1E85" w:rsidRDefault="009D1E85"/>
  </w:footnote>
  <w:footnote w:type="continuationSeparator" w:id="0">
    <w:p w:rsidR="009D1E85" w:rsidRDefault="009D1E85">
      <w:r>
        <w:continuationSeparator/>
      </w:r>
    </w:p>
    <w:p w:rsidR="009D1E85" w:rsidRDefault="009D1E85"/>
    <w:p w:rsidR="009D1E85" w:rsidRDefault="009D1E85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3315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D1E85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1D8AAD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Liebrecht Bianca</cp:lastModifiedBy>
  <cp:revision>3</cp:revision>
  <cp:lastPrinted>2010-02-09T14:26:00Z</cp:lastPrinted>
  <dcterms:created xsi:type="dcterms:W3CDTF">2026-03-02T09:37:00Z</dcterms:created>
  <dcterms:modified xsi:type="dcterms:W3CDTF">2026-06-23T07:10:00Z</dcterms:modified>
</cp:coreProperties>
</file>